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176"/>
      </w:tblGrid>
      <w:tr w:rsidR="00A05263" w:rsidRPr="007554A0">
        <w:tc>
          <w:tcPr>
            <w:tcW w:w="4176" w:type="dxa"/>
            <w:tcBorders>
              <w:top w:val="thinThickThinSmallGap" w:sz="24" w:space="0" w:color="auto"/>
              <w:left w:val="thinThickThinSmallGap" w:sz="24" w:space="0" w:color="auto"/>
              <w:bottom w:val="thinThickThinSmallGap" w:sz="24" w:space="0" w:color="auto"/>
              <w:right w:val="thinThickThinSmallGap" w:sz="24" w:space="0" w:color="auto"/>
            </w:tcBorders>
          </w:tcPr>
          <w:p w:rsidR="00A05263" w:rsidRPr="007554A0" w:rsidRDefault="00A05263" w:rsidP="007554A0">
            <w:pPr>
              <w:bidi/>
              <w:spacing w:line="340" w:lineRule="atLeast"/>
              <w:jc w:val="center"/>
              <w:rPr>
                <w:rFonts w:ascii="Simplified Arabic" w:hAnsi="Simplified Arabic" w:cs="Simplified Arabic"/>
                <w:bCs/>
                <w:sz w:val="28"/>
                <w:szCs w:val="28"/>
                <w:u w:val="single"/>
                <w:rtl/>
                <w:lang w:bidi="ar-EG"/>
              </w:rPr>
            </w:pPr>
            <w:r w:rsidRPr="007554A0">
              <w:rPr>
                <w:rFonts w:ascii="Simplified Arabic" w:hAnsi="Simplified Arabic" w:cs="Simplified Arabic" w:hint="eastAsia"/>
                <w:bCs/>
                <w:sz w:val="28"/>
                <w:szCs w:val="28"/>
                <w:u w:val="single"/>
                <w:rtl/>
                <w:lang w:bidi="ar-EG"/>
              </w:rPr>
              <w:t>ديلبرت</w:t>
            </w:r>
            <w:r w:rsidRPr="007554A0">
              <w:rPr>
                <w:rFonts w:ascii="Simplified Arabic" w:hAnsi="Simplified Arabic" w:cs="Simplified Arabic"/>
                <w:bCs/>
                <w:sz w:val="28"/>
                <w:szCs w:val="28"/>
                <w:u w:val="single"/>
                <w:rtl/>
                <w:lang w:bidi="ar-EG"/>
              </w:rPr>
              <w:t xml:space="preserve"> </w:t>
            </w:r>
            <w:r w:rsidRPr="007554A0">
              <w:rPr>
                <w:rFonts w:ascii="Simplified Arabic" w:hAnsi="Simplified Arabic" w:cs="Simplified Arabic" w:hint="eastAsia"/>
                <w:bCs/>
                <w:sz w:val="28"/>
                <w:szCs w:val="28"/>
                <w:u w:val="single"/>
                <w:rtl/>
                <w:lang w:bidi="ar-EG"/>
              </w:rPr>
              <w:t>وليلو</w:t>
            </w:r>
          </w:p>
          <w:p w:rsidR="00A05263" w:rsidRPr="007554A0" w:rsidRDefault="00A05263" w:rsidP="006972E7">
            <w:pPr>
              <w:bidi/>
              <w:spacing w:line="340" w:lineRule="atLeast"/>
              <w:jc w:val="center"/>
              <w:rPr>
                <w:rFonts w:ascii="Simplified Arabic" w:hAnsi="Simplified Arabic" w:cs="Simplified Arabic"/>
                <w:b/>
                <w:szCs w:val="24"/>
                <w:rtl/>
                <w:lang w:bidi="ar-EG"/>
              </w:rPr>
            </w:pPr>
            <w:r w:rsidRPr="007554A0">
              <w:rPr>
                <w:rFonts w:ascii="Simplified Arabic" w:hAnsi="Simplified Arabic" w:cs="Simplified Arabic" w:hint="eastAsia"/>
                <w:b/>
                <w:szCs w:val="24"/>
                <w:rtl/>
                <w:lang w:bidi="ar-EG"/>
              </w:rPr>
              <w:t>درس</w:t>
            </w:r>
            <w:r w:rsidRPr="007554A0">
              <w:rPr>
                <w:rFonts w:ascii="Simplified Arabic" w:hAnsi="Simplified Arabic" w:cs="Simplified Arabic"/>
                <w:b/>
                <w:szCs w:val="24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/>
                <w:b/>
                <w:szCs w:val="24"/>
                <w:rtl/>
                <w:lang w:bidi="ar-EG"/>
              </w:rPr>
              <w:t>19</w:t>
            </w:r>
          </w:p>
          <w:p w:rsidR="00A05263" w:rsidRPr="00122754" w:rsidRDefault="00A05263" w:rsidP="00223191">
            <w:pPr>
              <w:bidi/>
              <w:spacing w:line="340" w:lineRule="atLeast"/>
              <w:jc w:val="center"/>
              <w:rPr>
                <w:rFonts w:ascii="Simplified Arabic" w:hAnsi="Simplified Arabic" w:cs="Simplified Arabic"/>
                <w:b/>
                <w:bCs/>
                <w:szCs w:val="24"/>
                <w:rtl/>
                <w:lang w:bidi="ar-EG"/>
              </w:rPr>
            </w:pPr>
            <w:r>
              <w:rPr>
                <w:rFonts w:ascii="Simplified Arabic" w:hAnsi="Simplified Arabic" w:cs="Simplified Arabic" w:hint="eastAsia"/>
                <w:b/>
                <w:bCs/>
                <w:szCs w:val="24"/>
                <w:rtl/>
                <w:lang w:bidi="ar-EG"/>
              </w:rPr>
              <w:t>الله</w:t>
            </w:r>
            <w:r>
              <w:rPr>
                <w:rFonts w:ascii="Simplified Arabic" w:hAnsi="Simplified Arabic" w:cs="Simplified Arabic"/>
                <w:b/>
                <w:bCs/>
                <w:szCs w:val="24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b/>
                <w:bCs/>
                <w:szCs w:val="24"/>
                <w:rtl/>
                <w:lang w:bidi="ar-EG"/>
              </w:rPr>
              <w:t>لا</w:t>
            </w:r>
            <w:r>
              <w:rPr>
                <w:rFonts w:ascii="Simplified Arabic" w:hAnsi="Simplified Arabic" w:cs="Simplified Arabic"/>
                <w:b/>
                <w:bCs/>
                <w:szCs w:val="24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b/>
                <w:bCs/>
                <w:szCs w:val="24"/>
                <w:rtl/>
                <w:lang w:bidi="ar-EG"/>
              </w:rPr>
              <w:t>يرتكب</w:t>
            </w:r>
            <w:r>
              <w:rPr>
                <w:rFonts w:ascii="Simplified Arabic" w:hAnsi="Simplified Arabic" w:cs="Simplified Arabic"/>
                <w:b/>
                <w:bCs/>
                <w:szCs w:val="24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sz w:val="22"/>
                <w:szCs w:val="22"/>
                <w:rtl/>
                <w:lang w:bidi="ar-EG"/>
              </w:rPr>
              <w:t>أ</w:t>
            </w:r>
            <w:r>
              <w:rPr>
                <w:rFonts w:ascii="Simplified Arabic" w:hAnsi="Simplified Arabic" w:cs="Simplified Arabic" w:hint="eastAsia"/>
                <w:b/>
                <w:bCs/>
                <w:szCs w:val="24"/>
                <w:rtl/>
                <w:lang w:bidi="ar-EG"/>
              </w:rPr>
              <w:t>خطاء</w:t>
            </w:r>
          </w:p>
          <w:p w:rsidR="00A05263" w:rsidRPr="007554A0" w:rsidRDefault="00A05263" w:rsidP="00E33285">
            <w:pPr>
              <w:bidi/>
              <w:spacing w:line="340" w:lineRule="atLeast"/>
              <w:jc w:val="center"/>
              <w:rPr>
                <w:rFonts w:ascii="Simplified Arabic" w:hAnsi="Simplified Arabic" w:cs="Simplified Arabic"/>
                <w:bCs/>
                <w:szCs w:val="24"/>
                <w:rtl/>
                <w:lang w:bidi="ar-EG"/>
              </w:rPr>
            </w:pPr>
            <w:r>
              <w:rPr>
                <w:rFonts w:ascii="Simplified Arabic" w:hAnsi="Simplified Arabic" w:cs="Simplified Arabic" w:hint="eastAsia"/>
                <w:bCs/>
                <w:szCs w:val="24"/>
                <w:rtl/>
                <w:lang w:bidi="ar-EG"/>
              </w:rPr>
              <w:t>شفاء</w:t>
            </w:r>
            <w:r>
              <w:rPr>
                <w:rFonts w:ascii="Simplified Arabic" w:hAnsi="Simplified Arabic" w:cs="Simplified Arabic"/>
                <w:bCs/>
                <w:szCs w:val="24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bCs/>
                <w:szCs w:val="24"/>
                <w:rtl/>
                <w:lang w:bidi="ar-EG"/>
              </w:rPr>
              <w:t>المولود</w:t>
            </w:r>
            <w:r>
              <w:rPr>
                <w:rFonts w:ascii="Simplified Arabic" w:hAnsi="Simplified Arabic" w:cs="Simplified Arabic"/>
                <w:bCs/>
                <w:szCs w:val="24"/>
                <w:rtl/>
                <w:lang w:bidi="ar-EG"/>
              </w:rPr>
              <w:t xml:space="preserve"> </w:t>
            </w:r>
            <w:r>
              <w:rPr>
                <w:rFonts w:ascii="Simplified Arabic" w:hAnsi="Simplified Arabic" w:cs="Simplified Arabic" w:hint="eastAsia"/>
                <w:bCs/>
                <w:szCs w:val="24"/>
                <w:rtl/>
                <w:lang w:bidi="ar-EG"/>
              </w:rPr>
              <w:t>أعمى</w:t>
            </w:r>
          </w:p>
          <w:p w:rsidR="00A05263" w:rsidRPr="007554A0" w:rsidRDefault="00A05263" w:rsidP="006972E7">
            <w:pPr>
              <w:bidi/>
              <w:spacing w:line="340" w:lineRule="atLeast"/>
              <w:jc w:val="center"/>
              <w:rPr>
                <w:rFonts w:ascii="Simplified Arabic" w:hAnsi="Simplified Arabic" w:cs="Simplified Arabic"/>
                <w:b/>
                <w:lang w:bidi="ar-EG"/>
              </w:rPr>
            </w:pPr>
            <w:r>
              <w:rPr>
                <w:rFonts w:ascii="Simplified Arabic" w:hAnsi="Simplified Arabic" w:cs="Simplified Arabic" w:hint="eastAsia"/>
                <w:b/>
                <w:szCs w:val="24"/>
                <w:rtl/>
                <w:lang w:bidi="ar-EG"/>
              </w:rPr>
              <w:t>يوحنا</w:t>
            </w:r>
            <w:r>
              <w:rPr>
                <w:rFonts w:ascii="Simplified Arabic" w:hAnsi="Simplified Arabic" w:cs="Simplified Arabic"/>
                <w:b/>
                <w:szCs w:val="24"/>
                <w:rtl/>
                <w:lang w:bidi="ar-EG"/>
              </w:rPr>
              <w:t xml:space="preserve"> 9: 1-41</w:t>
            </w:r>
          </w:p>
        </w:tc>
      </w:tr>
    </w:tbl>
    <w:p w:rsidR="00A05263" w:rsidRDefault="00A05263" w:rsidP="00AB6AEC">
      <w:pPr>
        <w:bidi/>
        <w:rPr>
          <w:rFonts w:ascii="Tahoma" w:hAnsi="Tahoma"/>
          <w:b/>
          <w:rtl/>
          <w:lang w:bidi="ar-EG"/>
        </w:rPr>
      </w:pPr>
    </w:p>
    <w:p w:rsidR="00A05263" w:rsidRDefault="00A05263" w:rsidP="003019C4">
      <w:pPr>
        <w:bidi/>
        <w:rPr>
          <w:rFonts w:ascii="Tahoma" w:hAnsi="Tahoma"/>
          <w:b/>
          <w:rtl/>
          <w:lang w:bidi="ar-EG"/>
        </w:rPr>
      </w:pPr>
    </w:p>
    <w:p w:rsidR="00A05263" w:rsidRDefault="00A05263" w:rsidP="00581FCC">
      <w:pPr>
        <w:bidi/>
        <w:rPr>
          <w:rFonts w:ascii="Tahoma" w:hAnsi="Tahoma"/>
          <w:b/>
          <w:rtl/>
          <w:lang w:bidi="ar-EG"/>
        </w:rPr>
      </w:pPr>
    </w:p>
    <w:p w:rsidR="00A05263" w:rsidRPr="003979F3" w:rsidRDefault="00A05263" w:rsidP="00497660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3979F3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كانت</w:t>
      </w:r>
      <w:r w:rsidRPr="003979F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3979F3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الجدة</w:t>
      </w:r>
      <w:r w:rsidRPr="003979F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3979F3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تقتلع</w:t>
      </w:r>
      <w:r w:rsidRPr="003979F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الأ</w:t>
      </w:r>
      <w:r w:rsidRPr="003979F3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عشاب</w:t>
      </w:r>
      <w:r w:rsidRPr="003979F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3979F3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الموجودة</w:t>
      </w:r>
      <w:r w:rsidRPr="003979F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3979F3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 w:rsidRPr="003979F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3979F3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الحديقة</w:t>
      </w:r>
      <w:r w:rsidRPr="003979F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 w:rsidRPr="003979F3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تمشت</w:t>
      </w:r>
      <w:r w:rsidRPr="003979F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3979F3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ليلو</w:t>
      </w:r>
      <w:r w:rsidRPr="003979F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3979F3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بين</w:t>
      </w:r>
      <w:r w:rsidRPr="003979F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صف</w:t>
      </w:r>
      <w:r w:rsidRPr="003979F3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وف</w:t>
      </w:r>
      <w:r w:rsidRPr="003979F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3979F3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النباتات</w:t>
      </w:r>
      <w:r w:rsidRPr="003979F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3979F3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وكانت</w:t>
      </w:r>
      <w:r w:rsidRPr="003979F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3979F3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تفصص</w:t>
      </w:r>
      <w:r w:rsidRPr="003979F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3979F3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بدقة</w:t>
      </w:r>
      <w:r w:rsidRPr="003979F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3979F3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كل</w:t>
      </w:r>
      <w:r w:rsidRPr="003979F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3979F3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نبات</w:t>
      </w:r>
      <w:r w:rsidRPr="003979F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3979F3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باحثة</w:t>
      </w:r>
      <w:r w:rsidRPr="003979F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3979F3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عن</w:t>
      </w:r>
      <w:r w:rsidRPr="003979F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3979F3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الخضراوات</w:t>
      </w:r>
      <w:r w:rsidRPr="003979F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3979F3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التي</w:t>
      </w:r>
      <w:r w:rsidRPr="003979F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3979F3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بدأت</w:t>
      </w:r>
      <w:r w:rsidRPr="003979F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3979F3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 w:rsidRPr="003979F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3979F3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النمو</w:t>
      </w:r>
      <w:r w:rsidRPr="003979F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</w:t>
      </w:r>
      <w:r w:rsidRPr="003979F3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خيراً</w:t>
      </w:r>
      <w:r w:rsidRPr="003979F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3979F3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وحدث</w:t>
      </w:r>
      <w:r w:rsidRPr="003979F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3979F3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شيئاً</w:t>
      </w:r>
      <w:r w:rsidRPr="003979F3">
        <w:rPr>
          <w:rFonts w:ascii="Simplified Arabic" w:hAnsi="Simplified Arabic" w:cs="Simplified Arabic"/>
          <w:sz w:val="22"/>
          <w:szCs w:val="22"/>
          <w:rtl/>
          <w:lang w:bidi="ar-EG"/>
        </w:rPr>
        <w:t>.</w:t>
      </w:r>
    </w:p>
    <w:p w:rsidR="00A05263" w:rsidRDefault="00A05263" w:rsidP="006972E7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 w:rsidRPr="003979F3">
        <w:rPr>
          <w:rFonts w:ascii="Simplified Arabic" w:hAnsi="Simplified Arabic" w:cs="Simplified Arabic"/>
          <w:sz w:val="22"/>
          <w:szCs w:val="22"/>
          <w:rtl/>
          <w:lang w:bidi="ar-EG"/>
        </w:rPr>
        <w:t>"</w:t>
      </w:r>
      <w:r w:rsidRPr="003979F3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يا</w:t>
      </w:r>
      <w:r w:rsidRPr="003979F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3979F3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جدة</w:t>
      </w:r>
      <w:r w:rsidRPr="003979F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3979F3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لقد</w:t>
      </w:r>
      <w:r w:rsidRPr="003979F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3979F3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رأيت</w:t>
      </w:r>
      <w:r w:rsidRPr="003979F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3979F3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طماطم</w:t>
      </w:r>
      <w:r w:rsidRPr="003979F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3979F3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صغيرة</w:t>
      </w:r>
      <w:r w:rsidRPr="003979F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3979F3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بدأت</w:t>
      </w:r>
      <w:r w:rsidRPr="003979F3"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 w:rsidRPr="003979F3"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تنمو</w:t>
      </w:r>
      <w:r w:rsidRPr="003979F3">
        <w:rPr>
          <w:rFonts w:ascii="Simplified Arabic" w:hAnsi="Simplified Arabic" w:cs="Simplified Arabic"/>
          <w:sz w:val="22"/>
          <w:szCs w:val="22"/>
          <w:rtl/>
          <w:lang w:bidi="ar-EG"/>
        </w:rPr>
        <w:t>."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قالت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ليلو</w:t>
      </w:r>
    </w:p>
    <w:p w:rsidR="00A05263" w:rsidRDefault="00A05263" w:rsidP="001135CA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ابتسمت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الجدة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فقد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كانت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تعلم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حديقتها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ستمتلئ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بالخضراوات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الجديدة،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وعندما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قامت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لتلقي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نظرة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على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اكتشفته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ليلو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رأت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ديلبرت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قادما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إتجاههم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أشارت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وانتظرته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عندما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وصل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للبوابة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توقف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برهة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كان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هناك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يشغل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باله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ثم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سأل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جدة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معنى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أعمى؟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"</w:t>
      </w:r>
    </w:p>
    <w:p w:rsidR="00A05263" w:rsidRDefault="00A05263" w:rsidP="0096355E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/>
          <w:sz w:val="22"/>
          <w:szCs w:val="22"/>
          <w:rtl/>
          <w:lang w:bidi="ar-EG"/>
        </w:rPr>
        <w:t>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كلمة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أعمى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معناها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تستطيع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الرؤية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!"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ردت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الجدة</w:t>
      </w:r>
    </w:p>
    <w:p w:rsidR="00A05263" w:rsidRDefault="00A05263" w:rsidP="0096355E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/>
          <w:sz w:val="22"/>
          <w:szCs w:val="22"/>
          <w:rtl/>
          <w:lang w:bidi="ar-EG"/>
        </w:rPr>
        <w:t>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–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أبو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منقار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قال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خالته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عمياء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ولكنه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يقل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معنى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العمى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!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لماذا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يولد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بعضنا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يستطيعون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يروا؟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"</w:t>
      </w:r>
    </w:p>
    <w:p w:rsidR="00A05263" w:rsidRDefault="00A05263" w:rsidP="00EC1FCE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وقفت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الجدة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ونظفت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يديها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المنشفة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وأدخلت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يدها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جيبها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وسحبت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الكتاب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المقدس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وذهبت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إليهما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ليلو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لأنها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كانت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تتساءل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يتكلم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ديلبرت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والجدة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</w:t>
      </w:r>
    </w:p>
    <w:p w:rsidR="00A05263" w:rsidRDefault="00A05263" w:rsidP="00EC1FCE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/>
          <w:sz w:val="22"/>
          <w:szCs w:val="22"/>
          <w:rtl/>
          <w:lang w:bidi="ar-EG"/>
        </w:rPr>
        <w:t>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ديلبرت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"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إني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أعرف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قصة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رجل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أعمى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دعني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اقرأها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."</w:t>
      </w:r>
    </w:p>
    <w:p w:rsidR="00A05263" w:rsidRDefault="00A05263" w:rsidP="00EC1FCE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/>
          <w:sz w:val="22"/>
          <w:szCs w:val="22"/>
          <w:rtl/>
          <w:lang w:bidi="ar-EG"/>
        </w:rPr>
        <w:t>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بينما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يسير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رأى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تلاميذه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رجلاً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مولود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أعمى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وسألوه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سبب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ذلك؟</w:t>
      </w:r>
    </w:p>
    <w:p w:rsidR="00A05263" w:rsidRDefault="00A05263" w:rsidP="0096355E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وكان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رد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لكي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تظهر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عظمة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الله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"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وبينما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يقول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هذا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صنع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طيناً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ووضعه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على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عيني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المولود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أعمى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وقال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اذهب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اغتسل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بركة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سلوام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"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وفعل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الرجل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قال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وأبصر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!</w:t>
      </w:r>
    </w:p>
    <w:p w:rsidR="00A05263" w:rsidRDefault="00A05263" w:rsidP="0096355E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/>
          <w:sz w:val="22"/>
          <w:szCs w:val="22"/>
          <w:rtl/>
          <w:lang w:bidi="ar-EG"/>
        </w:rPr>
        <w:t>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أعظم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"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قالت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ليلو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وردت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الجدة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نعم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عظيم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أهتمامه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ومحبته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وقدرته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على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الشفاء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تكن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مشيئته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يُولد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أعمى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لكنه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كان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الأعمى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في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ظروفه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الصعبة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</w:t>
      </w:r>
    </w:p>
    <w:p w:rsidR="00A05263" w:rsidRDefault="00A05263" w:rsidP="0096355E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لقد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صنع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معجزة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هذا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يظهر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صلاح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الله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قالت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ليلو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</w:t>
      </w:r>
    </w:p>
    <w:p w:rsidR="00A05263" w:rsidRDefault="00A05263" w:rsidP="00EC1FCE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/>
          <w:sz w:val="22"/>
          <w:szCs w:val="22"/>
          <w:rtl/>
          <w:lang w:bidi="ar-EG"/>
        </w:rPr>
        <w:t>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هذا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صحيح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الله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يحبنا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وخلق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واحد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مختلف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ومميز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"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قالت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الجدة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</w:t>
      </w:r>
    </w:p>
    <w:p w:rsidR="00A05263" w:rsidRDefault="00A05263" w:rsidP="00EC1FCE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نظر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ديلبرت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وليلو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واحد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للآخر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مميز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؟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ماذا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تقصدين؟</w:t>
      </w:r>
    </w:p>
    <w:p w:rsidR="00A05263" w:rsidRDefault="00A05263" w:rsidP="00EC1FCE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/>
          <w:sz w:val="22"/>
          <w:szCs w:val="22"/>
          <w:rtl/>
          <w:lang w:bidi="ar-EG"/>
        </w:rPr>
        <w:t>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الله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خلق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واحد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باختلافات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مميزة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لسنا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جميعاً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واحد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تستطيعان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أنتما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الاثنين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تذكرا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بعض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الاختلافات؟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سألت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الجدة</w:t>
      </w:r>
    </w:p>
    <w:p w:rsidR="00A05263" w:rsidRDefault="00A05263" w:rsidP="00EC1FCE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/>
          <w:sz w:val="22"/>
          <w:szCs w:val="22"/>
          <w:rtl/>
          <w:lang w:bidi="ar-EG"/>
        </w:rPr>
        <w:t>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بعضنا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عنده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ذيل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آخرون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ليس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عندهم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"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قال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ديلبرت</w:t>
      </w:r>
    </w:p>
    <w:p w:rsidR="00A05263" w:rsidRDefault="00A05263" w:rsidP="00EC1FCE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/>
          <w:sz w:val="22"/>
          <w:szCs w:val="22"/>
          <w:rtl/>
          <w:lang w:bidi="ar-EG"/>
        </w:rPr>
        <w:t>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البعض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لديه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صوف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ناعم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"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أضافت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ليلو</w:t>
      </w:r>
    </w:p>
    <w:p w:rsidR="00A05263" w:rsidRDefault="00A05263" w:rsidP="00EC1FCE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/>
          <w:sz w:val="22"/>
          <w:szCs w:val="22"/>
          <w:rtl/>
          <w:lang w:bidi="ar-EG"/>
        </w:rPr>
        <w:t>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هذا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صحيح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البعض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طويل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والبعض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الآخر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قصير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البعض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يجري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بسرعة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والبعض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الآخر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بالكاد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يمشي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ويوجد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البعض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عميان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يرون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والبعض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الآخر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يبصرون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ولكن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أتعلمون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العامل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المشترك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بيننا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كلنا؟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"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سألت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الجدة</w:t>
      </w:r>
    </w:p>
    <w:p w:rsidR="00A05263" w:rsidRDefault="00A05263" w:rsidP="00EC1FCE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/>
          <w:sz w:val="22"/>
          <w:szCs w:val="22"/>
          <w:rtl/>
          <w:lang w:bidi="ar-EG"/>
        </w:rPr>
        <w:t>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يحبنا؟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"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اقترحت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ليلو</w:t>
      </w:r>
    </w:p>
    <w:p w:rsidR="00A05263" w:rsidRDefault="00A05263" w:rsidP="00EC1FCE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/>
          <w:sz w:val="22"/>
          <w:szCs w:val="22"/>
          <w:rtl/>
          <w:lang w:bidi="ar-EG"/>
        </w:rPr>
        <w:t>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خلقنا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"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اقترح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ديلبرت</w:t>
      </w:r>
    </w:p>
    <w:p w:rsidR="00A05263" w:rsidRDefault="00A05263" w:rsidP="00EC1FCE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ابتسمت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الجدة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أنتما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الاثنين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على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صواب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يحبنا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خلق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واحد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قاصداً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وليس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بالصدفة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كل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مكانة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خاصة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عند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يسوع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."</w:t>
      </w:r>
    </w:p>
    <w:p w:rsidR="00A05263" w:rsidRDefault="00A05263" w:rsidP="00800B27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تحول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ديلبرت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نحو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ليلو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وقال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ليلو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هل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تحبينأن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تأتي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معي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لنبحث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منقار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".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ربما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تساعدنا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قريبته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وتعلمنا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العمى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</w:t>
      </w:r>
    </w:p>
    <w:p w:rsidR="00A05263" w:rsidRDefault="00A05263" w:rsidP="003F2831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ابتسمت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ليلو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نعم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سأتي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معك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.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جدة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سأتي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لاحقاً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لأبحث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المزيد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الخضراوات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"</w:t>
      </w:r>
    </w:p>
    <w:p w:rsidR="00A05263" w:rsidRDefault="00A05263" w:rsidP="00800B27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أشارت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الجدة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لهما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مودعة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وهما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يبحثان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عن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منقار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"</w:t>
      </w:r>
    </w:p>
    <w:p w:rsidR="00A05263" w:rsidRDefault="00A05263" w:rsidP="003F2831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وقبل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أن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يختفيا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نادت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ورائهما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"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تذكروا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الرب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صالح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وهو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يحبنا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ويهتم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بنا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"</w:t>
      </w:r>
    </w:p>
    <w:p w:rsidR="00A05263" w:rsidRPr="003979F3" w:rsidRDefault="00A05263" w:rsidP="003F2831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ثم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دخلت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الجدة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لتكمل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اقتلاع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الأعشاب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من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 xml:space="preserve"> </w:t>
      </w:r>
      <w:r>
        <w:rPr>
          <w:rFonts w:ascii="Simplified Arabic" w:hAnsi="Simplified Arabic" w:cs="Simplified Arabic" w:hint="eastAsia"/>
          <w:sz w:val="22"/>
          <w:szCs w:val="22"/>
          <w:rtl/>
          <w:lang w:bidi="ar-EG"/>
        </w:rPr>
        <w:t>حديقتها</w:t>
      </w:r>
      <w:r>
        <w:rPr>
          <w:rFonts w:ascii="Simplified Arabic" w:hAnsi="Simplified Arabic" w:cs="Simplified Arabic"/>
          <w:sz w:val="22"/>
          <w:szCs w:val="22"/>
          <w:rtl/>
          <w:lang w:bidi="ar-EG"/>
        </w:rPr>
        <w:t>.</w:t>
      </w:r>
    </w:p>
    <w:p w:rsidR="00A05263" w:rsidRDefault="00A05263" w:rsidP="00A64CDA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p w:rsidR="00A05263" w:rsidRPr="003D0DF5" w:rsidRDefault="00A05263" w:rsidP="000951F5">
      <w:pPr>
        <w:bidi/>
        <w:spacing w:before="60"/>
        <w:rPr>
          <w:rFonts w:ascii="Simplified Arabic" w:hAnsi="Simplified Arabic" w:cs="Simplified Arabic"/>
          <w:sz w:val="22"/>
          <w:szCs w:val="22"/>
          <w:rtl/>
          <w:lang w:bidi="ar-EG"/>
        </w:rPr>
      </w:pPr>
    </w:p>
    <w:sectPr w:rsidR="00A05263" w:rsidRPr="003D0DF5" w:rsidSect="00ED69A3">
      <w:footerReference w:type="default" r:id="rId6"/>
      <w:pgSz w:w="12240" w:h="15840"/>
      <w:pgMar w:top="1440" w:right="1440" w:bottom="1440" w:left="1440" w:header="720" w:footer="720" w:gutter="0"/>
      <w:cols w:num="2" w:space="720"/>
      <w:bidi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5263" w:rsidRDefault="00A05263">
      <w:r>
        <w:separator/>
      </w:r>
    </w:p>
  </w:endnote>
  <w:endnote w:type="continuationSeparator" w:id="1">
    <w:p w:rsidR="00A05263" w:rsidRDefault="00A052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5263" w:rsidRDefault="00A05263" w:rsidP="00616C03">
    <w:pPr>
      <w:pStyle w:val="Foot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A05263" w:rsidRDefault="00A05263" w:rsidP="00315DCA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5263" w:rsidRDefault="00A05263">
      <w:r>
        <w:separator/>
      </w:r>
    </w:p>
  </w:footnote>
  <w:footnote w:type="continuationSeparator" w:id="1">
    <w:p w:rsidR="00A05263" w:rsidRDefault="00A052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4"/>
  <w:embedSystemFont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2741A"/>
    <w:rsid w:val="000369C3"/>
    <w:rsid w:val="00040F9A"/>
    <w:rsid w:val="000951F5"/>
    <w:rsid w:val="000A2B08"/>
    <w:rsid w:val="000B2C39"/>
    <w:rsid w:val="000E2E99"/>
    <w:rsid w:val="00112470"/>
    <w:rsid w:val="001135CA"/>
    <w:rsid w:val="00117476"/>
    <w:rsid w:val="00122754"/>
    <w:rsid w:val="0017339B"/>
    <w:rsid w:val="001968CF"/>
    <w:rsid w:val="001C4524"/>
    <w:rsid w:val="001D1E75"/>
    <w:rsid w:val="001D44FF"/>
    <w:rsid w:val="001D5BE4"/>
    <w:rsid w:val="0020543C"/>
    <w:rsid w:val="00212F3C"/>
    <w:rsid w:val="00223191"/>
    <w:rsid w:val="00223316"/>
    <w:rsid w:val="002414CC"/>
    <w:rsid w:val="0024435B"/>
    <w:rsid w:val="00247186"/>
    <w:rsid w:val="00253704"/>
    <w:rsid w:val="003019C4"/>
    <w:rsid w:val="0030225C"/>
    <w:rsid w:val="00315DCA"/>
    <w:rsid w:val="00356CE1"/>
    <w:rsid w:val="00363E92"/>
    <w:rsid w:val="00392F44"/>
    <w:rsid w:val="003979F3"/>
    <w:rsid w:val="003C0DEF"/>
    <w:rsid w:val="003D0DF5"/>
    <w:rsid w:val="003D5E75"/>
    <w:rsid w:val="003E2DBF"/>
    <w:rsid w:val="003F2831"/>
    <w:rsid w:val="0041710A"/>
    <w:rsid w:val="00425B17"/>
    <w:rsid w:val="004805BC"/>
    <w:rsid w:val="00497660"/>
    <w:rsid w:val="004C6205"/>
    <w:rsid w:val="00523C24"/>
    <w:rsid w:val="0055308A"/>
    <w:rsid w:val="0057432A"/>
    <w:rsid w:val="00581FCC"/>
    <w:rsid w:val="005C0B9B"/>
    <w:rsid w:val="005D50AA"/>
    <w:rsid w:val="005F596B"/>
    <w:rsid w:val="005F6E6E"/>
    <w:rsid w:val="00600A1B"/>
    <w:rsid w:val="00605247"/>
    <w:rsid w:val="00616C03"/>
    <w:rsid w:val="00680C4D"/>
    <w:rsid w:val="006972E7"/>
    <w:rsid w:val="006A5E80"/>
    <w:rsid w:val="006B2CAB"/>
    <w:rsid w:val="006D4F83"/>
    <w:rsid w:val="006E1AF5"/>
    <w:rsid w:val="007554A0"/>
    <w:rsid w:val="00784818"/>
    <w:rsid w:val="007C0736"/>
    <w:rsid w:val="007D4F5E"/>
    <w:rsid w:val="00800B27"/>
    <w:rsid w:val="00802E8B"/>
    <w:rsid w:val="008057DA"/>
    <w:rsid w:val="00811BD2"/>
    <w:rsid w:val="00826122"/>
    <w:rsid w:val="00862397"/>
    <w:rsid w:val="00884FC8"/>
    <w:rsid w:val="00897101"/>
    <w:rsid w:val="008A3D21"/>
    <w:rsid w:val="0090598A"/>
    <w:rsid w:val="009106D2"/>
    <w:rsid w:val="009345F4"/>
    <w:rsid w:val="00935980"/>
    <w:rsid w:val="0096355E"/>
    <w:rsid w:val="00975FF8"/>
    <w:rsid w:val="009823CF"/>
    <w:rsid w:val="00984F57"/>
    <w:rsid w:val="009871CB"/>
    <w:rsid w:val="009B07DD"/>
    <w:rsid w:val="009B3626"/>
    <w:rsid w:val="009B3C00"/>
    <w:rsid w:val="009C40D2"/>
    <w:rsid w:val="009C4217"/>
    <w:rsid w:val="009C443E"/>
    <w:rsid w:val="00A05263"/>
    <w:rsid w:val="00A21B87"/>
    <w:rsid w:val="00A224A0"/>
    <w:rsid w:val="00A3593A"/>
    <w:rsid w:val="00A51E0C"/>
    <w:rsid w:val="00A5585B"/>
    <w:rsid w:val="00A64CDA"/>
    <w:rsid w:val="00A67C98"/>
    <w:rsid w:val="00A732B6"/>
    <w:rsid w:val="00A76A74"/>
    <w:rsid w:val="00A908A5"/>
    <w:rsid w:val="00A92AB5"/>
    <w:rsid w:val="00AA00D2"/>
    <w:rsid w:val="00AA7C70"/>
    <w:rsid w:val="00AB47D3"/>
    <w:rsid w:val="00AB6AEC"/>
    <w:rsid w:val="00AC3D4A"/>
    <w:rsid w:val="00AC69BF"/>
    <w:rsid w:val="00AD37F2"/>
    <w:rsid w:val="00AD5D6A"/>
    <w:rsid w:val="00B008D0"/>
    <w:rsid w:val="00B121B5"/>
    <w:rsid w:val="00B21DE5"/>
    <w:rsid w:val="00B43EFA"/>
    <w:rsid w:val="00B52221"/>
    <w:rsid w:val="00B64569"/>
    <w:rsid w:val="00B655B7"/>
    <w:rsid w:val="00B77F3A"/>
    <w:rsid w:val="00B91451"/>
    <w:rsid w:val="00B929D7"/>
    <w:rsid w:val="00BA4BE1"/>
    <w:rsid w:val="00BD483A"/>
    <w:rsid w:val="00BE72D7"/>
    <w:rsid w:val="00C03786"/>
    <w:rsid w:val="00C23767"/>
    <w:rsid w:val="00C319C3"/>
    <w:rsid w:val="00C64F64"/>
    <w:rsid w:val="00C653D9"/>
    <w:rsid w:val="00C84B1D"/>
    <w:rsid w:val="00CB7A5E"/>
    <w:rsid w:val="00CC0210"/>
    <w:rsid w:val="00CD17F4"/>
    <w:rsid w:val="00CF3E1F"/>
    <w:rsid w:val="00D0309A"/>
    <w:rsid w:val="00D64A35"/>
    <w:rsid w:val="00D77C72"/>
    <w:rsid w:val="00D90EDC"/>
    <w:rsid w:val="00D97BE2"/>
    <w:rsid w:val="00DC1AAC"/>
    <w:rsid w:val="00DC24CE"/>
    <w:rsid w:val="00DD5D91"/>
    <w:rsid w:val="00DE3B5D"/>
    <w:rsid w:val="00E2741A"/>
    <w:rsid w:val="00E33285"/>
    <w:rsid w:val="00E57215"/>
    <w:rsid w:val="00E6307A"/>
    <w:rsid w:val="00E63F91"/>
    <w:rsid w:val="00EC1FCE"/>
    <w:rsid w:val="00ED11FE"/>
    <w:rsid w:val="00ED69A3"/>
    <w:rsid w:val="00EF7FBC"/>
    <w:rsid w:val="00F20E9B"/>
    <w:rsid w:val="00F41DBD"/>
    <w:rsid w:val="00F52FF8"/>
    <w:rsid w:val="00F73ABA"/>
    <w:rsid w:val="00F92919"/>
    <w:rsid w:val="00FA6211"/>
    <w:rsid w:val="00FC39B5"/>
    <w:rsid w:val="00FD3ED1"/>
    <w:rsid w:val="00FF4866"/>
    <w:rsid w:val="00FF72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0D2"/>
    <w:rPr>
      <w:sz w:val="24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7432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315DC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6307A"/>
    <w:rPr>
      <w:rFonts w:cs="Times New Roman"/>
      <w:sz w:val="20"/>
      <w:szCs w:val="20"/>
    </w:rPr>
  </w:style>
  <w:style w:type="character" w:styleId="PageNumber">
    <w:name w:val="page number"/>
    <w:basedOn w:val="DefaultParagraphFont"/>
    <w:uiPriority w:val="99"/>
    <w:rsid w:val="00315DC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35</TotalTime>
  <Pages>1</Pages>
  <Words>346</Words>
  <Characters>1974</Characters>
  <Application>Microsoft Office Outlook</Application>
  <DocSecurity>0</DocSecurity>
  <Lines>0</Lines>
  <Paragraphs>0</Paragraphs>
  <ScaleCrop>false</ScaleCrop>
  <Company>Northland Church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Praise Time Week #47- 11/18/06</dc:title>
  <dc:subject/>
  <dc:creator>Office 2004 Test Drive User</dc:creator>
  <cp:keywords/>
  <dc:description/>
  <cp:lastModifiedBy>a</cp:lastModifiedBy>
  <cp:revision>11</cp:revision>
  <dcterms:created xsi:type="dcterms:W3CDTF">2010-09-23T04:34:00Z</dcterms:created>
  <dcterms:modified xsi:type="dcterms:W3CDTF">2010-09-23T07:26:00Z</dcterms:modified>
</cp:coreProperties>
</file>